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B3326B" w:rsidP="006B4D49">
      <w:pPr>
        <w:jc w:val="center"/>
        <w:rPr>
          <w:b/>
          <w:bCs/>
          <w:shadow/>
          <w:sz w:val="40"/>
          <w:szCs w:val="40"/>
          <w:rtl/>
        </w:rPr>
      </w:pPr>
      <w:r w:rsidRPr="00B3326B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442410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وعد</w:t>
            </w:r>
            <w:r w:rsidR="00430560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هاني عبد الرحيم الدلو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430560" w:rsidRDefault="00442410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Waed</w:t>
            </w:r>
            <w:r w:rsidR="00430560" w:rsidRPr="00430560">
              <w:rPr>
                <w:rFonts w:cs="Simplified Arabic"/>
                <w:sz w:val="28"/>
                <w:szCs w:val="28"/>
                <w:lang w:eastAsia="en-US"/>
              </w:rPr>
              <w:t xml:space="preserve"> Hani Abdel Rahim A</w:t>
            </w:r>
            <w:r w:rsidR="00430560"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44241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442410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442410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11/1/2008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430560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6/1/2016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430560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Manal Nafee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430560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نافع الدلو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430560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Manal Nafee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430560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نافع الدلو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430560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30560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>- EL-Nafeq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430560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 - النفق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430560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430560" w:rsidRPr="0009098A" w:rsidRDefault="00442410" w:rsidP="0043056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442410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Third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30560"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  <w:p w:rsidR="003A2552" w:rsidRPr="0009098A" w:rsidRDefault="003A2552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442410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ثالث</w:t>
            </w:r>
            <w:r w:rsidR="00430560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اتبدائي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BD" w:rsidRDefault="00BD5EBD">
      <w:r>
        <w:separator/>
      </w:r>
    </w:p>
  </w:endnote>
  <w:endnote w:type="continuationSeparator" w:id="1">
    <w:p w:rsidR="00BD5EBD" w:rsidRDefault="00BD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B3326B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BD" w:rsidRDefault="00BD5EBD">
      <w:r>
        <w:separator/>
      </w:r>
    </w:p>
  </w:footnote>
  <w:footnote w:type="continuationSeparator" w:id="1">
    <w:p w:rsidR="00BD5EBD" w:rsidRDefault="00BD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B3326B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0560"/>
    <w:rsid w:val="00433256"/>
    <w:rsid w:val="00440E67"/>
    <w:rsid w:val="00442410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3326B"/>
    <w:rsid w:val="00B431D3"/>
    <w:rsid w:val="00B57C90"/>
    <w:rsid w:val="00B62405"/>
    <w:rsid w:val="00B70087"/>
    <w:rsid w:val="00B74343"/>
    <w:rsid w:val="00BB05AB"/>
    <w:rsid w:val="00BD5EBD"/>
    <w:rsid w:val="00BE38AC"/>
    <w:rsid w:val="00BF564D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5391E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4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1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314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3199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7156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1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19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75509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783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62365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1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2016-08-27T08:54:00Z</dcterms:created>
  <dcterms:modified xsi:type="dcterms:W3CDTF">2016-08-27T08:54:00Z</dcterms:modified>
</cp:coreProperties>
</file>